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C347BB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C347BB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และขนสิ่งปฏิกูล</w:t>
      </w:r>
    </w:p>
    <w:p w14:paraId="16FCEC75" w14:textId="1DC63FD3" w:rsidR="00D239AD" w:rsidRPr="00C347BB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C347BB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C347BB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C347BB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C347BB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C347BB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C347BB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7A3128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C347BB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C347BB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C347BB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และขนสิ่งปฏิกูล</w:t>
      </w:r>
    </w:p>
    <w:p w14:paraId="57553D54" w14:textId="1B3FE95E" w:rsidR="00132E1B" w:rsidRPr="00C347BB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C347B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)</w:t>
      </w: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C347BB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C347BB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C347BB" w14:paraId="77FFD68C" w14:textId="77777777" w:rsidTr="008C1396">
        <w:tc>
          <w:tcPr>
            <w:tcW w:w="675" w:type="dxa"/>
          </w:tcPr>
          <w:p w14:paraId="23D761D9" w14:textId="12281EB4" w:rsidR="00394708" w:rsidRPr="00C347BB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3B063C1C" w:rsidR="00394708" w:rsidRPr="00C347BB" w:rsidRDefault="00394708" w:rsidP="00C347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C347BB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C347BB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C347BB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C347BB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C347B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C347B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C347B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C347BB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C347B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C347B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C347BB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C347BB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C347BB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 และขนสิ่งปฏิกูล อบต</w:t>
      </w:r>
      <w:r w:rsidR="00094F82" w:rsidRPr="00C347BB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C347BB">
        <w:rPr>
          <w:rFonts w:ascii="TH SarabunIT๙" w:hAnsi="TH SarabunIT๙" w:cs="TH SarabunIT๙"/>
          <w:noProof/>
          <w:sz w:val="32"/>
          <w:szCs w:val="32"/>
        </w:rPr>
        <w:t>22/07/2015 02:16</w:t>
      </w:r>
      <w:r w:rsidR="00094F82" w:rsidRPr="00C347BB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C347BB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C347BB" w14:paraId="5F1398AA" w14:textId="77777777" w:rsidTr="009B7715">
        <w:tc>
          <w:tcPr>
            <w:tcW w:w="675" w:type="dxa"/>
          </w:tcPr>
          <w:p w14:paraId="08D93DD3" w14:textId="25F72274" w:rsidR="00094F82" w:rsidRPr="00C347BB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93CDD7A" w14:textId="77777777" w:rsidR="00C347BB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C347B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2F099352" w:rsidR="00094F82" w:rsidRPr="00C347BB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1D659053" w14:textId="77777777" w:rsidR="00C347BB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5C5E8A54" w:rsidR="00094F82" w:rsidRPr="00C347BB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C347BB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C347BB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04ABE2C" w:rsidR="0018441F" w:rsidRPr="00C347BB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54520BC1" w:rsidR="00575FAF" w:rsidRPr="00DE23A7" w:rsidRDefault="00C347BB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 และขนสิ่งปฏิกูล โดยทำเป็นธุรกิจหรือได้รับประโยชน์ตอบแทนด้วยการคิดค่าบริการ ต้องยื่นขออนุญาตต่อเจ้าพนักงานท้องถิ่นหรือพนักงานเจ้าหน้าที่ที่รับผิดชอบ โดยยื่นคำขอตามแบบฟอร์มที่กฎหมายกำหนด พร้อมทั้งเอกสารประกอบการขออนุญาตตามข้อกำหนดของท้องถิ่น ณ กลุ่ม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กอง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ฝ่าย ที่รับผิดชอบ 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>(งานสาธารณสุขและสิ่งแวดล้อม สำนักงานปลัด อบต.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="00DE23A7">
        <w:rPr>
          <w:rFonts w:ascii="TH SarabunIT๙" w:hAnsi="TH SarabunIT๙" w:cs="TH SarabunIT๙"/>
          <w:noProof/>
          <w:sz w:val="32"/>
          <w:szCs w:val="32"/>
        </w:rPr>
        <w:tab/>
      </w:r>
      <w:r w:rsidR="00DE23A7">
        <w:rPr>
          <w:rFonts w:ascii="TH SarabunIT๙" w:hAnsi="TH SarabunIT๙" w:cs="TH SarabunIT๙"/>
          <w:noProof/>
          <w:sz w:val="32"/>
          <w:szCs w:val="32"/>
        </w:rPr>
        <w:tab/>
      </w:r>
      <w:r w:rsidR="00DE23A7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ด้านยานพาหนะขนสิ่งปฏิกูล ด้านผู้ขับขี่และผู้ปฏิบัติงานประจำยานพาหนะ ด้านสุขลักษณะวิธีการเก็บขนสิ่งปฏิกูลถูกต้องตามหลักเกณฑ์ 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DE23A7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DE23A7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C347BB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C347BB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C347BB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C347B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C347B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C347BB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C347BB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C347BB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C347BB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C347BB" w14:paraId="50E97DA5" w14:textId="77777777" w:rsidTr="00DE23A7">
        <w:tc>
          <w:tcPr>
            <w:tcW w:w="675" w:type="dxa"/>
          </w:tcPr>
          <w:p w14:paraId="5E768AD0" w14:textId="2C6E62E0" w:rsidR="00313D38" w:rsidRPr="00C347BB" w:rsidRDefault="00313D38" w:rsidP="00DE23A7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C347B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 และขนสิ่งปฏิกูล พร้อมหลักฐานที่ท้องถิ่นกำหนด</w:t>
            </w:r>
          </w:p>
          <w:p w14:paraId="2A225131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C347BB" w:rsidRDefault="00313D38" w:rsidP="00DE23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C347BB" w14:paraId="661C0C17" w14:textId="77777777" w:rsidTr="00DE23A7">
        <w:tc>
          <w:tcPr>
            <w:tcW w:w="675" w:type="dxa"/>
          </w:tcPr>
          <w:p w14:paraId="55F9AD4B" w14:textId="77777777" w:rsidR="00313D38" w:rsidRPr="00C347BB" w:rsidRDefault="00313D38" w:rsidP="00DE23A7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679F794" w14:textId="77777777" w:rsidR="00313D38" w:rsidRPr="00C347B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01BCC31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7575756C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14:paraId="3626B9BB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06AFFA67" w14:textId="77777777" w:rsidR="00313D38" w:rsidRPr="00C347BB" w:rsidRDefault="00313D38" w:rsidP="00DE23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2825EF20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25370D2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C347BB" w14:paraId="556B3205" w14:textId="77777777" w:rsidTr="00DE23A7">
        <w:tc>
          <w:tcPr>
            <w:tcW w:w="675" w:type="dxa"/>
          </w:tcPr>
          <w:p w14:paraId="5D08CC75" w14:textId="77777777" w:rsidR="00313D38" w:rsidRPr="00C347BB" w:rsidRDefault="00313D38" w:rsidP="00DE23A7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598993E" w14:textId="77777777" w:rsidR="00313D38" w:rsidRPr="00C347B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A3BB937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6768EC1C" w14:textId="28A9D05D" w:rsidR="00313D38" w:rsidRPr="00C347BB" w:rsidRDefault="00313D38" w:rsidP="00DE23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ใบอนุญาต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3F36E203" w14:textId="77777777" w:rsidR="00313D38" w:rsidRPr="00C347BB" w:rsidRDefault="00313D38" w:rsidP="00DE23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7895FE3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C30564A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C347BB" w14:paraId="754FD92A" w14:textId="77777777" w:rsidTr="00DE23A7">
        <w:tc>
          <w:tcPr>
            <w:tcW w:w="675" w:type="dxa"/>
          </w:tcPr>
          <w:p w14:paraId="0C6ABB31" w14:textId="77777777" w:rsidR="00313D38" w:rsidRPr="00C347BB" w:rsidRDefault="00313D38" w:rsidP="00DE23A7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59C0450" w14:textId="77777777" w:rsidR="00313D38" w:rsidRPr="00C347B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7D5E7622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437923B" w14:textId="69DF1DB1" w:rsidR="00313D38" w:rsidRPr="00C347BB" w:rsidRDefault="00313D38" w:rsidP="00DE23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1.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แจ้งคำสั่งไม่ออกใบอนุญาตใบอนุญาตประกอบกิจการรับทำการเก็บ และขนสิ่งปฏิกูลแก่   ผู้ขออนุญาตทราบ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72F1CEFA" w14:textId="77777777" w:rsidR="00313D38" w:rsidRPr="00C347BB" w:rsidRDefault="00313D38" w:rsidP="00DE23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19E3C17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E740E27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C347BB" w14:paraId="3F17C372" w14:textId="77777777" w:rsidTr="00DE23A7">
        <w:tc>
          <w:tcPr>
            <w:tcW w:w="675" w:type="dxa"/>
            <w:vAlign w:val="center"/>
          </w:tcPr>
          <w:p w14:paraId="134B08C9" w14:textId="77777777" w:rsidR="00313D38" w:rsidRPr="00C347BB" w:rsidRDefault="00313D38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09CC97B" w14:textId="77777777" w:rsidR="00313D38" w:rsidRPr="00C347BB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59EA51F1" w14:textId="77777777" w:rsidR="00313D38" w:rsidRPr="00C347BB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493BC0A2" w14:textId="4E928097" w:rsidR="00313D38" w:rsidRPr="00C347BB" w:rsidRDefault="00313D38" w:rsidP="00DE23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1459EB2F" w14:textId="77777777" w:rsidR="00313D38" w:rsidRPr="00C347BB" w:rsidRDefault="00313D38" w:rsidP="00DE23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8A025DE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12D98D8B" w14:textId="77777777" w:rsidR="00313D38" w:rsidRPr="00C347BB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C347BB" w:rsidRDefault="00C26ED0" w:rsidP="00DE23A7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C347BB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C347BB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0170676C" w:rsidR="0085230C" w:rsidRPr="00C347BB" w:rsidRDefault="00CE3EFF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74C0B33C" w:rsidR="008D7B9E" w:rsidRPr="00C347BB" w:rsidRDefault="00DE23A7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C347BB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C347BB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77777777" w:rsidR="00AA7734" w:rsidRPr="00C347BB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14:paraId="3DC1A6E2" w14:textId="77777777" w:rsidR="0019582A" w:rsidRPr="00C347BB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C347BB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C347B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C347B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C347BB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C347B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C347B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C347BB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C347BB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C347BB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C347BB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C347BB" w14:paraId="0EFB8F98" w14:textId="77777777" w:rsidTr="004E651F">
        <w:trPr>
          <w:jc w:val="center"/>
        </w:trPr>
        <w:tc>
          <w:tcPr>
            <w:tcW w:w="675" w:type="dxa"/>
            <w:vAlign w:val="center"/>
          </w:tcPr>
          <w:p w14:paraId="0DB1BDDD" w14:textId="77777777" w:rsidR="00452B6B" w:rsidRPr="00C347BB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6CD8BC4" w14:textId="77777777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4677DF28" w14:textId="77777777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FB8CC3B" w14:textId="77777777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F7FF74E" w14:textId="77777777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B3F5F8D" w14:textId="77777777" w:rsidR="00452B6B" w:rsidRPr="00C347BB" w:rsidRDefault="00AC4ACB" w:rsidP="004646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9417392" w14:textId="77777777" w:rsidR="00452B6B" w:rsidRPr="00C347BB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CE3EFF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C347BB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C347BB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C347BB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C347BB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C347BB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C347B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C347B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C347BB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C347BB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C347BB" w14:paraId="7ED62404" w14:textId="77777777" w:rsidTr="00CE3EFF">
        <w:tc>
          <w:tcPr>
            <w:tcW w:w="675" w:type="dxa"/>
          </w:tcPr>
          <w:p w14:paraId="7845BF89" w14:textId="58EDE4CC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C347BB" w14:paraId="606E8FEE" w14:textId="77777777" w:rsidTr="00CE3EFF">
        <w:tc>
          <w:tcPr>
            <w:tcW w:w="675" w:type="dxa"/>
          </w:tcPr>
          <w:p w14:paraId="63C06EBE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8655586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 โดยมีหลักฐานสัญญาว่าจ้างระหว่างผู้ขนกับผู้กำจัดสิ่งปฏิกูล</w:t>
            </w:r>
          </w:p>
        </w:tc>
        <w:tc>
          <w:tcPr>
            <w:tcW w:w="1843" w:type="dxa"/>
          </w:tcPr>
          <w:p w14:paraId="128EE21B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E84D2EB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89C4230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DA3E37C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35AE0CA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C347BB" w14:paraId="1E7D167C" w14:textId="77777777" w:rsidTr="00CE3EFF">
        <w:tc>
          <w:tcPr>
            <w:tcW w:w="675" w:type="dxa"/>
          </w:tcPr>
          <w:p w14:paraId="0C94828B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860C33F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แผนการดำเนินงานในการเก็บขนสิ่งปฏิกูลที่แสดงรายละเอียดขั้นตอนการดำเนินงาน ความพร้อมด้านกำลังคน งบประมาณ วัสดุอุปกรณ์ และ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วิธีการบริหารจัดการ</w:t>
            </w:r>
          </w:p>
        </w:tc>
        <w:tc>
          <w:tcPr>
            <w:tcW w:w="1843" w:type="dxa"/>
          </w:tcPr>
          <w:p w14:paraId="732F1CED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175B684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BE7E10F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9B1E713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8FA8996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C347BB" w14:paraId="23DA4E91" w14:textId="77777777" w:rsidTr="00CE3EFF">
        <w:tc>
          <w:tcPr>
            <w:tcW w:w="675" w:type="dxa"/>
          </w:tcPr>
          <w:p w14:paraId="3FD46877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2B879C4" w14:textId="46CE2E51" w:rsidR="00AC4ACB" w:rsidRPr="00C347BB" w:rsidRDefault="00AC4ACB" w:rsidP="002227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   สิ่งปฏิกูล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A243A8F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AE73812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35EE641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AB40BAD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830D14E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C347BB" w14:paraId="1BF4294E" w14:textId="77777777" w:rsidTr="00CE3EFF">
        <w:tc>
          <w:tcPr>
            <w:tcW w:w="675" w:type="dxa"/>
          </w:tcPr>
          <w:p w14:paraId="0904D11E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D72778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ใบรับรองแพทย์หรือเอกสารแสดงการตรวจสุขภาพประจำปีของผู้ปฏิบัติงานในการเก็บขนสิ่งปฏิกูล</w:t>
            </w:r>
          </w:p>
        </w:tc>
        <w:tc>
          <w:tcPr>
            <w:tcW w:w="1843" w:type="dxa"/>
          </w:tcPr>
          <w:p w14:paraId="1111E995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73ABB70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335AE60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D6F67EC" w14:textId="77777777" w:rsidR="00AC4ACB" w:rsidRPr="00C347BB" w:rsidRDefault="00AC4ACB" w:rsidP="00CE3E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5F2BAC7" w14:textId="77777777" w:rsidR="00AC4ACB" w:rsidRPr="00C347BB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C347BB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05156405" w:rsidR="00A10CDA" w:rsidRPr="00C347BB" w:rsidRDefault="00970164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C347BB" w14:paraId="21631802" w14:textId="77777777" w:rsidTr="00090552">
        <w:tc>
          <w:tcPr>
            <w:tcW w:w="534" w:type="dxa"/>
          </w:tcPr>
          <w:p w14:paraId="55909BBE" w14:textId="396F5019" w:rsidR="00A13B6C" w:rsidRPr="00C347BB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C347BB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 และขนสิ่งปฏิกูล ฉบับละไม่เกิน </w:t>
            </w:r>
            <w:r w:rsidRPr="00C347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C347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099FED27" w:rsidR="00E90756" w:rsidRPr="00C347BB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B3D99">
              <w:rPr>
                <w:rFonts w:ascii="TH SarabunIT๙" w:hAnsi="TH SarabunIT๙" w:cs="TH SarabunIT๙"/>
                <w:noProof/>
                <w:sz w:val="32"/>
                <w:szCs w:val="32"/>
              </w:rPr>
              <w:t>1,000</w:t>
            </w:r>
            <w:r w:rsidR="00F5490C"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5969ED40" w:rsidR="00A13B6C" w:rsidRPr="00C347BB" w:rsidRDefault="00E90756" w:rsidP="009701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</w:p>
        </w:tc>
      </w:tr>
    </w:tbl>
    <w:p w14:paraId="25DD3C1F" w14:textId="77777777" w:rsidR="008E2900" w:rsidRPr="00970164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1187DD50" w14:textId="4FBF9DCB" w:rsidR="00216FA4" w:rsidRPr="00C347BB" w:rsidRDefault="0097016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C347BB" w14:paraId="07DF31DE" w14:textId="77777777" w:rsidTr="00C1539D">
        <w:tc>
          <w:tcPr>
            <w:tcW w:w="534" w:type="dxa"/>
          </w:tcPr>
          <w:p w14:paraId="07FE0908" w14:textId="7E60931D" w:rsidR="00EA6950" w:rsidRPr="00C347BB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C347BB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347B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C347B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C347B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C347BB" w14:paraId="6BA3E9E5" w14:textId="77777777" w:rsidTr="00C1539D">
        <w:tc>
          <w:tcPr>
            <w:tcW w:w="534" w:type="dxa"/>
          </w:tcPr>
          <w:p w14:paraId="00E153FB" w14:textId="77777777" w:rsidR="00EA6950" w:rsidRPr="00C347BB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D67118C" w14:textId="77777777" w:rsidR="00DA2342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347B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C347B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C347B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43BBA0DE" w14:textId="77777777" w:rsidR="00EA6950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10172E75" w14:textId="77777777" w:rsidR="00B53B1C" w:rsidRDefault="00B53B1C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5DEEC1" w14:textId="77777777" w:rsidR="00B53B1C" w:rsidRDefault="00B53B1C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5F71F7" w14:textId="5619163A" w:rsidR="00B53B1C" w:rsidRPr="00C347BB" w:rsidRDefault="00B53B1C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D5866BE" w14:textId="77777777" w:rsidR="00C1539D" w:rsidRPr="00C347BB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73DEC1BF" w:rsidR="00013BC7" w:rsidRPr="00C347BB" w:rsidRDefault="00B53B1C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C3045F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C347BB" w14:paraId="676E0C19" w14:textId="77777777" w:rsidTr="00C1539D">
        <w:tc>
          <w:tcPr>
            <w:tcW w:w="675" w:type="dxa"/>
          </w:tcPr>
          <w:p w14:paraId="433A4F23" w14:textId="62F1C53B" w:rsidR="00F064C0" w:rsidRPr="00C347B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C347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C347BB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C347B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C347BB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29D616C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AF10A6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91E94C9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3EC3C2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3E889B2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F74F8D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CB39E8E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1D66842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96A6813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22747F0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FFB461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7B7C02F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F54A7D6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B791A4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65AEC56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9297C13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89E721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074AB24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6D648DC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5B61662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858E1B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FA9A037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97421F1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746EABA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6A7A2AF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818E77F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E75B765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0989BC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9F5EEA7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AD15216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B46F287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BD30B66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A69002D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9389A10" w14:textId="77777777" w:rsidR="00B53B1C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BDACC3C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43DA028C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1DA08C4E" w14:textId="35D48E82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EC56E" wp14:editId="3263B2F1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3DD1E" w14:textId="77777777" w:rsidR="00B53B1C" w:rsidRPr="00644E92" w:rsidRDefault="00B53B1C" w:rsidP="00B53B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44E9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0ED68FFC" w14:textId="77777777" w:rsidR="00B53B1C" w:rsidRPr="00644E92" w:rsidRDefault="00B53B1C" w:rsidP="00B53B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44E9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585E5FFB" w14:textId="77777777" w:rsidR="00B53B1C" w:rsidRPr="00644E92" w:rsidRDefault="00B53B1C" w:rsidP="00B53B1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C56E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44D3DD1E" w14:textId="77777777" w:rsidR="00B53B1C" w:rsidRPr="00644E92" w:rsidRDefault="00B53B1C" w:rsidP="00B53B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44E9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0ED68FFC" w14:textId="77777777" w:rsidR="00B53B1C" w:rsidRPr="00644E92" w:rsidRDefault="00B53B1C" w:rsidP="00B53B1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44E9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585E5FFB" w14:textId="77777777" w:rsidR="00B53B1C" w:rsidRPr="00644E92" w:rsidRDefault="00B53B1C" w:rsidP="00B53B1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3333ED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</w:p>
    <w:p w14:paraId="4FFE81EA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71CAD69B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B53B1C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B53B1C">
        <w:rPr>
          <w:rFonts w:ascii="TH SarabunIT๙" w:hAnsi="TH SarabunIT๙" w:cs="TH SarabunIT๙"/>
          <w:sz w:val="32"/>
          <w:szCs w:val="32"/>
        </w:rPr>
        <w:t>…………………..</w:t>
      </w:r>
      <w:r w:rsidRPr="00B53B1C">
        <w:rPr>
          <w:rFonts w:ascii="TH SarabunIT๙" w:hAnsi="TH SarabunIT๙" w:cs="TH SarabunIT๙"/>
          <w:sz w:val="32"/>
          <w:szCs w:val="32"/>
          <w:cs/>
        </w:rPr>
        <w:t>พ</w:t>
      </w:r>
      <w:r w:rsidRPr="00B53B1C">
        <w:rPr>
          <w:rFonts w:ascii="TH SarabunIT๙" w:hAnsi="TH SarabunIT๙" w:cs="TH SarabunIT๙"/>
          <w:sz w:val="32"/>
          <w:szCs w:val="32"/>
        </w:rPr>
        <w:t>.</w:t>
      </w:r>
      <w:r w:rsidRPr="00B53B1C">
        <w:rPr>
          <w:rFonts w:ascii="TH SarabunIT๙" w:hAnsi="TH SarabunIT๙" w:cs="TH SarabunIT๙"/>
          <w:sz w:val="32"/>
          <w:szCs w:val="32"/>
          <w:cs/>
        </w:rPr>
        <w:t>ศ</w:t>
      </w:r>
      <w:r w:rsidRPr="00B53B1C">
        <w:rPr>
          <w:rFonts w:ascii="TH SarabunIT๙" w:hAnsi="TH SarabunIT๙" w:cs="TH SarabunIT๙"/>
          <w:sz w:val="32"/>
          <w:szCs w:val="32"/>
        </w:rPr>
        <w:t>…………</w:t>
      </w:r>
    </w:p>
    <w:p w14:paraId="0D97E808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B53B1C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17AD27CB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68DC42A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64F5EB70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B53B1C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B53B1C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495621AC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B53B1C">
        <w:rPr>
          <w:rFonts w:ascii="TH SarabunIT๙" w:hAnsi="TH SarabunIT๙" w:cs="TH SarabunIT๙"/>
          <w:sz w:val="32"/>
          <w:szCs w:val="32"/>
          <w:cs/>
        </w:rPr>
        <w:t>เขต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B53B1C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B53B1C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0856923D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B53B1C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7C34DDF6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 xml:space="preserve">2. </w:t>
      </w:r>
      <w:r w:rsidRPr="00B53B1C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1334223A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B53B1C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B53B1C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B53B1C">
        <w:rPr>
          <w:rFonts w:ascii="TH SarabunIT๙" w:hAnsi="TH SarabunIT๙" w:cs="TH SarabunIT๙"/>
          <w:sz w:val="32"/>
          <w:szCs w:val="32"/>
        </w:rPr>
        <w:t>/</w:t>
      </w:r>
      <w:r w:rsidRPr="00B53B1C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B53B1C">
        <w:rPr>
          <w:rFonts w:ascii="TH SarabunIT๙" w:hAnsi="TH SarabunIT๙" w:cs="TH SarabunIT๙"/>
          <w:sz w:val="32"/>
          <w:szCs w:val="32"/>
        </w:rPr>
        <w:t>)</w:t>
      </w:r>
    </w:p>
    <w:p w14:paraId="5211C849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0F3D81B9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45A64A95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17880EB2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59A890F6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32CE2674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29A5F800" w14:textId="77777777" w:rsidR="00B53B1C" w:rsidRPr="00B53B1C" w:rsidRDefault="00B53B1C" w:rsidP="00B53B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5F27D2E4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5D26C31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448D54D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FC890E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22CCD4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18CCD6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771644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9E1788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  <w:t>(</w:t>
      </w:r>
      <w:r w:rsidRPr="00B53B1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B53B1C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B53B1C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3DF9744E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25EF9B25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1FA6DE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5176F9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94E370D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8A2CCA9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8922830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A1CAD80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938EF33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283D605B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55A63AF4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5308FCF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1309EAFE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7E88D03C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61A99651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B53B1C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41F8797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  <w:t>2</w:t>
      </w:r>
      <w:r w:rsidRPr="00B53B1C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7458B47A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0A109BE4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A393F23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4137FC3A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1BD42719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34EC9E62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84E732" w14:textId="587CA1F6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8F676" wp14:editId="006908A0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C162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29A661F3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F08799F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332EBA81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22B5B684" w14:textId="77777777" w:rsidR="00B53B1C" w:rsidRPr="00B53B1C" w:rsidRDefault="00B53B1C" w:rsidP="00B53B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0279CA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7AB17D12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0618038B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624CA377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B53B1C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3128005F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  <w:t>2</w:t>
      </w:r>
      <w:r w:rsidRPr="00B53B1C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66A304D1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16FCAAA2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62AC11F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B53B1C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613FABE9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</w:r>
      <w:r w:rsidRPr="00B53B1C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62B2E7FA" w14:textId="77777777" w:rsidR="00B53B1C" w:rsidRPr="00B53B1C" w:rsidRDefault="00B53B1C" w:rsidP="00B53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53B1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047A55F7" w14:textId="77777777" w:rsidR="00B53B1C" w:rsidRDefault="00B53B1C" w:rsidP="00B53B1C">
      <w:pPr>
        <w:spacing w:after="0" w:line="240" w:lineRule="auto"/>
      </w:pPr>
    </w:p>
    <w:p w14:paraId="644086AC" w14:textId="77777777" w:rsidR="00B53B1C" w:rsidRDefault="00B53B1C" w:rsidP="00B53B1C">
      <w:pPr>
        <w:spacing w:after="0" w:line="240" w:lineRule="auto"/>
      </w:pPr>
    </w:p>
    <w:p w14:paraId="627BED35" w14:textId="77777777" w:rsidR="00F67BF9" w:rsidRDefault="00F67BF9" w:rsidP="00B53B1C">
      <w:pPr>
        <w:spacing w:after="0" w:line="240" w:lineRule="auto"/>
      </w:pPr>
    </w:p>
    <w:p w14:paraId="4747FCD2" w14:textId="77777777" w:rsidR="00F67BF9" w:rsidRDefault="00F67BF9" w:rsidP="00B53B1C">
      <w:pPr>
        <w:spacing w:after="0" w:line="240" w:lineRule="auto"/>
      </w:pPr>
    </w:p>
    <w:p w14:paraId="2FBAD3B7" w14:textId="77777777" w:rsidR="00F67BF9" w:rsidRDefault="00F67BF9" w:rsidP="00B53B1C">
      <w:pPr>
        <w:spacing w:after="0" w:line="240" w:lineRule="auto"/>
      </w:pPr>
    </w:p>
    <w:p w14:paraId="2D58DBA3" w14:textId="77777777" w:rsidR="00F67BF9" w:rsidRDefault="00F67BF9" w:rsidP="00B53B1C">
      <w:pPr>
        <w:spacing w:after="0" w:line="240" w:lineRule="auto"/>
      </w:pPr>
    </w:p>
    <w:p w14:paraId="44EED2FB" w14:textId="77777777" w:rsidR="00F67BF9" w:rsidRDefault="00F67BF9" w:rsidP="00B53B1C">
      <w:pPr>
        <w:spacing w:after="0" w:line="240" w:lineRule="auto"/>
      </w:pPr>
    </w:p>
    <w:p w14:paraId="1920CE10" w14:textId="77777777" w:rsidR="00F67BF9" w:rsidRDefault="00F67BF9" w:rsidP="00B53B1C">
      <w:pPr>
        <w:spacing w:after="0" w:line="240" w:lineRule="auto"/>
      </w:pPr>
    </w:p>
    <w:p w14:paraId="1A8DFE5A" w14:textId="77777777" w:rsidR="00F67BF9" w:rsidRDefault="00F67BF9" w:rsidP="00B53B1C">
      <w:pPr>
        <w:spacing w:after="0" w:line="240" w:lineRule="auto"/>
      </w:pPr>
    </w:p>
    <w:p w14:paraId="5463818F" w14:textId="77777777" w:rsidR="00F67BF9" w:rsidRDefault="00F67BF9" w:rsidP="00B53B1C">
      <w:pPr>
        <w:spacing w:after="0" w:line="240" w:lineRule="auto"/>
      </w:pPr>
    </w:p>
    <w:p w14:paraId="5B7B17E0" w14:textId="77777777" w:rsidR="00B53B1C" w:rsidRPr="00C347BB" w:rsidRDefault="00B53B1C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C347BB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Pr="00C347BB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347BB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88B8321" w14:textId="77777777" w:rsidR="0064558D" w:rsidRPr="00C347BB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C347BB" w14:paraId="6D0BBF17" w14:textId="77777777" w:rsidTr="0064558D">
        <w:tc>
          <w:tcPr>
            <w:tcW w:w="1418" w:type="dxa"/>
          </w:tcPr>
          <w:p w14:paraId="71CC28E5" w14:textId="77777777" w:rsidR="0064558D" w:rsidRPr="00C347B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C347B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C347BB" w14:paraId="3FCBCAB2" w14:textId="77777777" w:rsidTr="0064558D">
        <w:tc>
          <w:tcPr>
            <w:tcW w:w="1418" w:type="dxa"/>
          </w:tcPr>
          <w:p w14:paraId="76AEC54C" w14:textId="77777777" w:rsidR="0064558D" w:rsidRPr="00C347B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C347B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C347BB" w14:paraId="4A1DF6A2" w14:textId="77777777" w:rsidTr="0064558D">
        <w:tc>
          <w:tcPr>
            <w:tcW w:w="1418" w:type="dxa"/>
          </w:tcPr>
          <w:p w14:paraId="082BD70C" w14:textId="77777777" w:rsidR="0064558D" w:rsidRPr="00C347B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BE9B1A7" w14:textId="77777777" w:rsidR="00D32E85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2F513141" w:rsidR="0064558D" w:rsidRPr="00C347B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bookmarkStart w:id="0" w:name="_GoBack"/>
            <w:bookmarkEnd w:id="0"/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C347BB" w14:paraId="105C0B62" w14:textId="77777777" w:rsidTr="0064558D">
        <w:tc>
          <w:tcPr>
            <w:tcW w:w="1418" w:type="dxa"/>
          </w:tcPr>
          <w:p w14:paraId="7A8B8EDF" w14:textId="77777777" w:rsidR="0064558D" w:rsidRPr="00C347B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C347B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C347BB" w14:paraId="6BB94F10" w14:textId="77777777" w:rsidTr="0064558D">
        <w:tc>
          <w:tcPr>
            <w:tcW w:w="1418" w:type="dxa"/>
          </w:tcPr>
          <w:p w14:paraId="362D6899" w14:textId="77777777" w:rsidR="0064558D" w:rsidRPr="00C347BB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C347BB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347BB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C347BB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C347BB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C347BB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C347BB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C347BB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D6900" w14:textId="77777777" w:rsidR="004862E0" w:rsidRDefault="004862E0" w:rsidP="00C81DB8">
      <w:pPr>
        <w:spacing w:after="0" w:line="240" w:lineRule="auto"/>
      </w:pPr>
      <w:r>
        <w:separator/>
      </w:r>
    </w:p>
  </w:endnote>
  <w:endnote w:type="continuationSeparator" w:id="0">
    <w:p w14:paraId="43CA6EFC" w14:textId="77777777" w:rsidR="004862E0" w:rsidRDefault="004862E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2D785" w14:textId="77777777" w:rsidR="004862E0" w:rsidRDefault="004862E0" w:rsidP="00C81DB8">
      <w:pPr>
        <w:spacing w:after="0" w:line="240" w:lineRule="auto"/>
      </w:pPr>
      <w:r>
        <w:separator/>
      </w:r>
    </w:p>
  </w:footnote>
  <w:footnote w:type="continuationSeparator" w:id="0">
    <w:p w14:paraId="1C380A1B" w14:textId="77777777" w:rsidR="004862E0" w:rsidRDefault="004862E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C347B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347B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347B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347B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32E85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D32E85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C347B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22783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46C1"/>
    <w:rsid w:val="004862E0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4E92"/>
    <w:rsid w:val="0064558D"/>
    <w:rsid w:val="0065175D"/>
    <w:rsid w:val="00673F51"/>
    <w:rsid w:val="00686AAA"/>
    <w:rsid w:val="006974B7"/>
    <w:rsid w:val="006B37B7"/>
    <w:rsid w:val="006C07C4"/>
    <w:rsid w:val="006C6C22"/>
    <w:rsid w:val="00707AED"/>
    <w:rsid w:val="00712638"/>
    <w:rsid w:val="00741B0E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0164"/>
    <w:rsid w:val="00982CD7"/>
    <w:rsid w:val="00983E7C"/>
    <w:rsid w:val="0098687F"/>
    <w:rsid w:val="00995D16"/>
    <w:rsid w:val="009A11E7"/>
    <w:rsid w:val="009A1805"/>
    <w:rsid w:val="009B06C0"/>
    <w:rsid w:val="009B3D99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3B1C"/>
    <w:rsid w:val="00B95782"/>
    <w:rsid w:val="00BC5DA7"/>
    <w:rsid w:val="00BF6CA4"/>
    <w:rsid w:val="00C1539D"/>
    <w:rsid w:val="00C21238"/>
    <w:rsid w:val="00C26ED0"/>
    <w:rsid w:val="00C3045F"/>
    <w:rsid w:val="00C347BB"/>
    <w:rsid w:val="00C77AEA"/>
    <w:rsid w:val="00C81DB8"/>
    <w:rsid w:val="00CA51BD"/>
    <w:rsid w:val="00CD3DDC"/>
    <w:rsid w:val="00CE3EFF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32E85"/>
    <w:rsid w:val="00D5060E"/>
    <w:rsid w:val="00D51311"/>
    <w:rsid w:val="00DA2342"/>
    <w:rsid w:val="00DE23A7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67BF9"/>
    <w:rsid w:val="00F8122B"/>
    <w:rsid w:val="00FD5F1C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11E46-D44C-4BC2-AA1D-128DBD42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9</TotalTime>
  <Pages>9</Pages>
  <Words>1451</Words>
  <Characters>8275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15</cp:revision>
  <cp:lastPrinted>2015-03-02T15:12:00Z</cp:lastPrinted>
  <dcterms:created xsi:type="dcterms:W3CDTF">2015-08-19T06:18:00Z</dcterms:created>
  <dcterms:modified xsi:type="dcterms:W3CDTF">2015-08-21T07:31:00Z</dcterms:modified>
</cp:coreProperties>
</file>